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75B08" w14:textId="77777777" w:rsidR="00000000" w:rsidRDefault="00680AB9">
      <w:pPr>
        <w:spacing w:before="100" w:beforeAutospacing="1" w:after="100" w:afterAutospacing="1"/>
        <w:jc w:val="center"/>
        <w:outlineLvl w:val="0"/>
        <w:rPr>
          <w:rFonts w:eastAsia="Times New Roman"/>
          <w:b/>
          <w:bCs/>
          <w:kern w:val="36"/>
          <w:sz w:val="32"/>
          <w:szCs w:val="32"/>
        </w:rPr>
      </w:pPr>
      <w:r>
        <w:rPr>
          <w:rFonts w:eastAsia="Times New Roman"/>
          <w:b/>
          <w:bCs/>
          <w:kern w:val="36"/>
          <w:sz w:val="32"/>
          <w:szCs w:val="32"/>
        </w:rPr>
        <w:t xml:space="preserve">Протокол </w:t>
      </w:r>
    </w:p>
    <w:p w14:paraId="429C0724" w14:textId="77777777" w:rsidR="00000000" w:rsidRDefault="00680AB9">
      <w:pPr>
        <w:spacing w:before="100" w:beforeAutospacing="1" w:after="100" w:afterAutospacing="1"/>
        <w:jc w:val="center"/>
        <w:outlineLvl w:val="0"/>
        <w:rPr>
          <w:rFonts w:eastAsia="Times New Roman"/>
          <w:b/>
          <w:bCs/>
          <w:kern w:val="36"/>
          <w:sz w:val="32"/>
          <w:szCs w:val="32"/>
        </w:rPr>
      </w:pPr>
      <w:r>
        <w:rPr>
          <w:rFonts w:eastAsia="Times New Roman"/>
          <w:b/>
          <w:bCs/>
          <w:kern w:val="36"/>
          <w:sz w:val="32"/>
          <w:szCs w:val="32"/>
        </w:rPr>
        <w:t>рассмотрения заявок на участие в процедуре реализации в электронной форме №</w:t>
      </w:r>
      <w:r>
        <w:rPr>
          <w:rFonts w:eastAsia="Times New Roman"/>
        </w:rPr>
        <w:t xml:space="preserve"> </w:t>
      </w:r>
      <w:r>
        <w:rPr>
          <w:rFonts w:eastAsia="Times New Roman"/>
          <w:b/>
          <w:bCs/>
          <w:kern w:val="36"/>
          <w:sz w:val="32"/>
          <w:szCs w:val="32"/>
        </w:rPr>
        <w:t xml:space="preserve">AS03343 «Закрытый процедура реализации на Право заключения договора на </w:t>
      </w:r>
      <w:r>
        <w:rPr>
          <w:rFonts w:eastAsia="Times New Roman"/>
          <w:b/>
          <w:bCs/>
          <w:kern w:val="36"/>
          <w:sz w:val="32"/>
          <w:szCs w:val="32"/>
        </w:rPr>
        <w:t xml:space="preserve">уступку прав (требования) по возврату просроченной задолженности по внесению платы за жилые помещения и коммунальные услуги в доме по адресу: </w:t>
      </w:r>
      <w:bookmarkStart w:id="0" w:name="_Hlk109645738"/>
      <w:r>
        <w:rPr>
          <w:rFonts w:eastAsia="Times New Roman"/>
          <w:b/>
          <w:bCs/>
          <w:kern w:val="36"/>
          <w:sz w:val="32"/>
          <w:szCs w:val="32"/>
        </w:rPr>
        <w:t xml:space="preserve">Московская область, </w:t>
      </w:r>
      <w:proofErr w:type="spellStart"/>
      <w:r>
        <w:rPr>
          <w:rFonts w:eastAsia="Times New Roman"/>
          <w:b/>
          <w:bCs/>
          <w:kern w:val="36"/>
          <w:sz w:val="32"/>
          <w:szCs w:val="32"/>
        </w:rPr>
        <w:t>г.Дубна</w:t>
      </w:r>
      <w:proofErr w:type="spellEnd"/>
      <w:r>
        <w:rPr>
          <w:rFonts w:eastAsia="Times New Roman"/>
          <w:b/>
          <w:bCs/>
          <w:kern w:val="36"/>
          <w:sz w:val="32"/>
          <w:szCs w:val="32"/>
        </w:rPr>
        <w:t xml:space="preserve">, </w:t>
      </w:r>
      <w:proofErr w:type="spellStart"/>
      <w:r>
        <w:rPr>
          <w:rFonts w:eastAsia="Times New Roman"/>
          <w:b/>
          <w:bCs/>
          <w:kern w:val="36"/>
          <w:sz w:val="32"/>
          <w:szCs w:val="32"/>
        </w:rPr>
        <w:t>ул.Тверская</w:t>
      </w:r>
      <w:proofErr w:type="spellEnd"/>
      <w:r>
        <w:rPr>
          <w:rFonts w:eastAsia="Times New Roman"/>
          <w:b/>
          <w:bCs/>
          <w:kern w:val="36"/>
          <w:sz w:val="32"/>
          <w:szCs w:val="32"/>
        </w:rPr>
        <w:t>, д.24, в размере 1097368,12 руб.</w:t>
      </w:r>
      <w:bookmarkEnd w:id="0"/>
      <w:r>
        <w:rPr>
          <w:rFonts w:eastAsia="Times New Roman"/>
          <w:b/>
          <w:bCs/>
          <w:kern w:val="36"/>
          <w:sz w:val="32"/>
          <w:szCs w:val="32"/>
        </w:rPr>
        <w:t xml:space="preserve">» </w: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127"/>
        <w:gridCol w:w="9228"/>
      </w:tblGrid>
      <w:tr w:rsidR="00000000" w14:paraId="6059D6B8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CAC39F" w14:textId="77777777" w:rsidR="00000000" w:rsidRDefault="00680AB9">
            <w:pPr>
              <w:rPr>
                <w:rFonts w:eastAsia="Times New Roman"/>
                <w:b/>
                <w:bCs/>
                <w:kern w:val="36"/>
                <w:sz w:val="32"/>
                <w:szCs w:val="3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BF98E8" w14:textId="77777777" w:rsidR="00000000" w:rsidRDefault="00680AB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Дата создания протокола: </w:t>
            </w:r>
            <w:r>
              <w:rPr>
                <w:rFonts w:eastAsia="Times New Roman"/>
                <w:lang w:val="en-US"/>
              </w:rPr>
              <w:t>25</w:t>
            </w:r>
            <w:r>
              <w:rPr>
                <w:rFonts w:eastAsia="Times New Roman"/>
              </w:rPr>
              <w:t>.0</w:t>
            </w:r>
            <w:r>
              <w:rPr>
                <w:rFonts w:eastAsia="Times New Roman"/>
                <w:lang w:val="en-US"/>
              </w:rPr>
              <w:t>7</w:t>
            </w:r>
            <w:r>
              <w:rPr>
                <w:rFonts w:eastAsia="Times New Roman"/>
              </w:rPr>
              <w:t>.2022 г</w:t>
            </w:r>
            <w:r>
              <w:rPr>
                <w:rFonts w:eastAsia="Times New Roman"/>
              </w:rPr>
              <w:t>.</w:t>
            </w:r>
          </w:p>
        </w:tc>
      </w:tr>
    </w:tbl>
    <w:p w14:paraId="718F33E5" w14:textId="77777777" w:rsidR="00000000" w:rsidRDefault="00680AB9">
      <w:pPr>
        <w:numPr>
          <w:ilvl w:val="0"/>
          <w:numId w:val="3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Оператор электронной торговой площадки «www.a-k-d.ru»: ООО "АКД"</w:t>
      </w:r>
      <w:r>
        <w:rPr>
          <w:rFonts w:eastAsia="Times New Roman"/>
        </w:rPr>
        <w:br/>
        <w:t>Место проведения процедуры реализации: http://www.a-k-d.ru</w:t>
      </w:r>
      <w:r>
        <w:rPr>
          <w:rFonts w:eastAsia="Times New Roman"/>
        </w:rPr>
        <w:br/>
        <w:t xml:space="preserve">Уникальный номер процедуры реализации на указанном сайте: AS03343. </w:t>
      </w:r>
    </w:p>
    <w:p w14:paraId="1DC6DD57" w14:textId="77777777" w:rsidR="00000000" w:rsidRDefault="00680AB9">
      <w:pPr>
        <w:numPr>
          <w:ilvl w:val="0"/>
          <w:numId w:val="3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Организатор: ЗАО «Юридическое агентство «ДИАН». (125167, Росс</w:t>
      </w:r>
      <w:r>
        <w:rPr>
          <w:rFonts w:eastAsia="Times New Roman"/>
        </w:rPr>
        <w:t xml:space="preserve">ия, Москва, Планетная, 29 корп.1а, ОКАТО 45277553000). </w:t>
      </w:r>
    </w:p>
    <w:p w14:paraId="712623E6" w14:textId="77777777" w:rsidR="00000000" w:rsidRDefault="00680AB9">
      <w:pPr>
        <w:numPr>
          <w:ilvl w:val="0"/>
          <w:numId w:val="3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 xml:space="preserve">Наименование процедуры реализации: «Закрытый процедура реализации на Право заключения договора на уступку прав (требования) по возврату просроченной задолженности по внесению платы за жилые помещения </w:t>
      </w:r>
      <w:r>
        <w:rPr>
          <w:rFonts w:eastAsia="Times New Roman"/>
        </w:rPr>
        <w:t xml:space="preserve">и коммунальные услуги в доме по адресу: Московская область, </w:t>
      </w:r>
      <w:proofErr w:type="spellStart"/>
      <w:r>
        <w:rPr>
          <w:rFonts w:eastAsia="Times New Roman"/>
        </w:rPr>
        <w:t>г.Дубна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ул.Тверская</w:t>
      </w:r>
      <w:proofErr w:type="spellEnd"/>
      <w:r>
        <w:rPr>
          <w:rFonts w:eastAsia="Times New Roman"/>
        </w:rPr>
        <w:t xml:space="preserve">, д.24, в размере </w:t>
      </w:r>
      <w:bookmarkStart w:id="1" w:name="_Hlk109645781"/>
      <w:r>
        <w:rPr>
          <w:rFonts w:eastAsia="Times New Roman"/>
        </w:rPr>
        <w:t xml:space="preserve">1097368,12 </w:t>
      </w:r>
      <w:bookmarkEnd w:id="1"/>
      <w:r>
        <w:rPr>
          <w:rFonts w:eastAsia="Times New Roman"/>
        </w:rPr>
        <w:t xml:space="preserve">руб.» </w:t>
      </w:r>
    </w:p>
    <w:p w14:paraId="5F3C31D4" w14:textId="77777777" w:rsidR="00000000" w:rsidRDefault="00680AB9">
      <w:pPr>
        <w:numPr>
          <w:ilvl w:val="0"/>
          <w:numId w:val="3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 xml:space="preserve">Начальная цена договора составляет: </w:t>
      </w:r>
      <w:bookmarkStart w:id="2" w:name="_Hlk109646316"/>
      <w:r>
        <w:rPr>
          <w:rFonts w:eastAsia="Times New Roman"/>
        </w:rPr>
        <w:t>109736,81 российских рублей (сто девять тысяч семьсот тридцать шесть рублей 81 копейка), НДС не облагает</w:t>
      </w:r>
      <w:r>
        <w:rPr>
          <w:rFonts w:eastAsia="Times New Roman"/>
        </w:rPr>
        <w:t>ся</w:t>
      </w:r>
      <w:bookmarkEnd w:id="2"/>
      <w:r>
        <w:rPr>
          <w:rFonts w:eastAsia="Times New Roman"/>
        </w:rPr>
        <w:t xml:space="preserve">. </w:t>
      </w:r>
    </w:p>
    <w:p w14:paraId="235074D9" w14:textId="77777777" w:rsidR="00000000" w:rsidRDefault="00680AB9">
      <w:pPr>
        <w:numPr>
          <w:ilvl w:val="0"/>
          <w:numId w:val="3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 xml:space="preserve">Извещение о проведении процедуры реализации было размещено на сайте http://www.a-k-d.ru в сети интернет 19.07.2022 г. </w:t>
      </w:r>
    </w:p>
    <w:p w14:paraId="609F72B6" w14:textId="77777777" w:rsidR="00000000" w:rsidRDefault="00680AB9">
      <w:pPr>
        <w:numPr>
          <w:ilvl w:val="0"/>
          <w:numId w:val="3"/>
        </w:numPr>
        <w:spacing w:before="100" w:beforeAutospacing="1" w:after="100" w:afterAutospacing="1"/>
        <w:jc w:val="both"/>
        <w:rPr>
          <w:rFonts w:eastAsia="Times New Roman"/>
        </w:rPr>
      </w:pPr>
      <w:r>
        <w:rPr>
          <w:rFonts w:eastAsia="Times New Roman"/>
        </w:rPr>
        <w:t>До окончания указанного в извещении срока подачи заявок на участие в процедуре реализации 25.07.2022 г., 00:00 поступила 1 заявка на</w:t>
      </w:r>
      <w:r>
        <w:rPr>
          <w:rFonts w:eastAsia="Times New Roman"/>
        </w:rPr>
        <w:t xml:space="preserve"> участие в процедуре реализации через сайт в сети Интернет http://www.a-k-d.ru от участника процедуры закупки:</w:t>
      </w:r>
    </w:p>
    <w:tbl>
      <w:tblPr>
        <w:tblW w:w="0" w:type="auto"/>
        <w:tblCellSpacing w:w="15" w:type="dxa"/>
        <w:tblInd w:w="720" w:type="dxa"/>
        <w:tblLook w:val="04A0" w:firstRow="1" w:lastRow="0" w:firstColumn="1" w:lastColumn="0" w:noHBand="0" w:noVBand="1"/>
      </w:tblPr>
      <w:tblGrid>
        <w:gridCol w:w="455"/>
        <w:gridCol w:w="2998"/>
        <w:gridCol w:w="1631"/>
        <w:gridCol w:w="1785"/>
        <w:gridCol w:w="1750"/>
      </w:tblGrid>
      <w:tr w:rsidR="00000000" w14:paraId="40AAAA3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008DB3" w14:textId="77777777" w:rsidR="00000000" w:rsidRDefault="00680AB9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490736" w14:textId="77777777" w:rsidR="00000000" w:rsidRDefault="00680AB9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Наименование (для юридического лица), ФИО (для физического лица) участника процедуры закупки, ИНН</w:t>
            </w:r>
          </w:p>
        </w:tc>
        <w:tc>
          <w:tcPr>
            <w:tcW w:w="16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A66DC5" w14:textId="77777777" w:rsidR="00000000" w:rsidRDefault="00680AB9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Место нахождения (фактический адрес для ю</w:t>
            </w:r>
            <w:r>
              <w:rPr>
                <w:rFonts w:eastAsia="Times New Roman"/>
                <w:b/>
                <w:bCs/>
              </w:rPr>
              <w:t>ридического лица) и место жительства (для физического лица)</w:t>
            </w:r>
          </w:p>
        </w:tc>
        <w:tc>
          <w:tcPr>
            <w:tcW w:w="17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CDFF85" w14:textId="77777777" w:rsidR="00000000" w:rsidRDefault="00680AB9">
            <w:pPr>
              <w:ind w:left="-28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Дата и время поступления заявки на участие в процедуре реализации</w:t>
            </w:r>
          </w:p>
        </w:tc>
        <w:tc>
          <w:tcPr>
            <w:tcW w:w="17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D0932B" w14:textId="77777777" w:rsidR="00000000" w:rsidRDefault="00680AB9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Порядковый номер, присвоенный заявке на участие в процедуре, поданной участником процедуры</w:t>
            </w:r>
          </w:p>
        </w:tc>
      </w:tr>
      <w:tr w:rsidR="00000000" w14:paraId="0D2E14FC" w14:textId="77777777">
        <w:trPr>
          <w:tblCellSpacing w:w="15" w:type="dxa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50F8C3" w14:textId="77777777" w:rsidR="00000000" w:rsidRDefault="00680AB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64498D" w14:textId="77777777" w:rsidR="00000000" w:rsidRDefault="00680AB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ИП </w:t>
            </w:r>
            <w:r>
              <w:rPr>
                <w:rFonts w:eastAsia="Times New Roman"/>
              </w:rPr>
              <w:t xml:space="preserve">Тихонов Вадим Александрович, ИНН 772802179631, </w:t>
            </w:r>
            <w:r>
              <w:rPr>
                <w:rFonts w:eastAsia="Times New Roman"/>
                <w:color w:val="000000"/>
              </w:rPr>
              <w:lastRenderedPageBreak/>
              <w:t xml:space="preserve">действующий на основании агентского договора № 02-04-22 от 02.04.2022 г. за </w:t>
            </w:r>
            <w:bookmarkStart w:id="3" w:name="_Hlk103859363"/>
            <w:r>
              <w:rPr>
                <w:rFonts w:eastAsia="Times New Roman"/>
                <w:color w:val="000000"/>
              </w:rPr>
              <w:t>Общество с ограниченной ответственностью «УПРАВЛЕНИЕ КОММУНАЛЬНЫМИ СИСТЕМАМИ», ИНН 5010033741141981</w:t>
            </w:r>
            <w:bookmarkEnd w:id="3"/>
            <w:r>
              <w:rPr>
                <w:rFonts w:eastAsia="Times New Roman"/>
                <w:color w:val="000000"/>
              </w:rPr>
              <w:t>, (Московская область, город Дубна</w:t>
            </w:r>
            <w:r>
              <w:rPr>
                <w:rFonts w:eastAsia="Times New Roman"/>
                <w:color w:val="000000"/>
              </w:rPr>
              <w:t>, улица 9 Мая, д. 7В, стр. 2, пом. 72)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6671AD" w14:textId="77777777" w:rsidR="00000000" w:rsidRDefault="00680AB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117437, Россия, Москва, </w:t>
            </w:r>
            <w:r>
              <w:rPr>
                <w:rFonts w:eastAsia="Times New Roman"/>
              </w:rPr>
              <w:lastRenderedPageBreak/>
              <w:t>ОКАТО 45293566000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23D050" w14:textId="77777777" w:rsidR="00000000" w:rsidRDefault="00680AB9">
            <w:pPr>
              <w:ind w:right="-107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24 июля 2022г. 15:14:15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FB7E6E" w14:textId="77777777" w:rsidR="00000000" w:rsidRDefault="00680AB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Участник №1</w:t>
            </w:r>
          </w:p>
        </w:tc>
      </w:tr>
    </w:tbl>
    <w:p w14:paraId="3BE7C4EA" w14:textId="77777777" w:rsidR="00000000" w:rsidRDefault="00680AB9">
      <w:pPr>
        <w:numPr>
          <w:ilvl w:val="0"/>
          <w:numId w:val="3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Аукцион признается несостоявшимся. </w:t>
      </w:r>
    </w:p>
    <w:p w14:paraId="457A15C8" w14:textId="77777777" w:rsidR="00000000" w:rsidRDefault="00680AB9">
      <w:pPr>
        <w:numPr>
          <w:ilvl w:val="0"/>
          <w:numId w:val="3"/>
        </w:numPr>
        <w:spacing w:after="240"/>
        <w:jc w:val="both"/>
        <w:rPr>
          <w:rFonts w:eastAsia="Times New Roman"/>
        </w:rPr>
      </w:pPr>
      <w:r>
        <w:rPr>
          <w:rFonts w:eastAsia="Times New Roman"/>
        </w:rPr>
        <w:t>Единая комиссия рассмотрела единственную заявку на участие в процедуре реализации на соответствие треб</w:t>
      </w:r>
      <w:r>
        <w:rPr>
          <w:rFonts w:eastAsia="Times New Roman"/>
        </w:rPr>
        <w:t xml:space="preserve">ованиям, предусмотренным документацией о процедуре реализации, и приняла решение: </w:t>
      </w:r>
    </w:p>
    <w:p w14:paraId="77A26C26" w14:textId="77777777" w:rsidR="00000000" w:rsidRDefault="00680AB9">
      <w:pPr>
        <w:spacing w:after="240"/>
        <w:ind w:left="720"/>
        <w:jc w:val="both"/>
        <w:rPr>
          <w:rFonts w:eastAsia="Times New Roman"/>
        </w:rPr>
      </w:pPr>
      <w:r>
        <w:rPr>
          <w:rFonts w:eastAsia="Times New Roman"/>
        </w:rPr>
        <w:t xml:space="preserve">- единственная поданная заявка на участие в процедуре реализации от Индивидуального предпринимателя </w:t>
      </w:r>
      <w:proofErr w:type="gramStart"/>
      <w:r>
        <w:rPr>
          <w:rFonts w:eastAsia="Times New Roman"/>
        </w:rPr>
        <w:t>Тихонова Вадима Александровича</w:t>
      </w:r>
      <w:proofErr w:type="gramEnd"/>
      <w:r>
        <w:rPr>
          <w:rFonts w:eastAsia="Times New Roman"/>
        </w:rPr>
        <w:t xml:space="preserve"> </w:t>
      </w:r>
      <w:r>
        <w:rPr>
          <w:rFonts w:eastAsia="Times New Roman"/>
          <w:color w:val="000000"/>
        </w:rPr>
        <w:t>действующего на основании агентского догов</w:t>
      </w:r>
      <w:r>
        <w:rPr>
          <w:rFonts w:eastAsia="Times New Roman"/>
          <w:color w:val="000000"/>
        </w:rPr>
        <w:t xml:space="preserve">ора № 02-04-22 от 02.04.2022 г. за Общество с ограниченной ответственностью «УПРАВЛЕНИЕ КОММУНАЛЬНЫМИ СИСТЕМАМИ», ИНН 5010033741141981, </w:t>
      </w:r>
      <w:r>
        <w:rPr>
          <w:rFonts w:eastAsia="Times New Roman"/>
        </w:rPr>
        <w:t xml:space="preserve">соответствует требованиям, предусмотренным документацией о процедуре реализации. </w:t>
      </w:r>
    </w:p>
    <w:p w14:paraId="2D1BED7C" w14:textId="77777777" w:rsidR="00000000" w:rsidRDefault="00680AB9">
      <w:pPr>
        <w:numPr>
          <w:ilvl w:val="0"/>
          <w:numId w:val="3"/>
        </w:numPr>
        <w:spacing w:before="100" w:beforeAutospacing="1" w:after="240"/>
        <w:jc w:val="both"/>
        <w:rPr>
          <w:rFonts w:eastAsia="Times New Roman"/>
        </w:rPr>
      </w:pPr>
      <w:r>
        <w:rPr>
          <w:rFonts w:eastAsia="Times New Roman"/>
        </w:rPr>
        <w:t>Собственник имущества (ООО «ДОМОСТРОЙ»</w:t>
      </w:r>
      <w:r>
        <w:rPr>
          <w:rFonts w:eastAsia="Times New Roman"/>
        </w:rPr>
        <w:t>, ИНН 5010032427) вправе заключить договор с Обществом с ограниченной ответственностью</w:t>
      </w:r>
      <w:r>
        <w:rPr>
          <w:rFonts w:eastAsia="Times New Roman"/>
          <w:color w:val="000000"/>
        </w:rPr>
        <w:t xml:space="preserve"> «УПРАВЛЕНИЕ КОММУНАЛЬНЫМИ СИСТЕМАМИ», ИНН 5010033741141981,</w:t>
      </w:r>
      <w:r>
        <w:rPr>
          <w:rFonts w:eastAsia="Times New Roman"/>
        </w:rPr>
        <w:t xml:space="preserve"> на условиях, предусмотренных документацией о процедуре реализации, по начальной цене договора, указанной в из</w:t>
      </w:r>
      <w:r>
        <w:rPr>
          <w:rFonts w:eastAsia="Times New Roman"/>
        </w:rPr>
        <w:t xml:space="preserve">вещении о проведении процедуры реализации: 109736,81 российских рублей (сто девять тысяч семьсот тридцать шесть рублей 81 копейка), НДС не облагается. </w:t>
      </w:r>
    </w:p>
    <w:p w14:paraId="2372754E" w14:textId="77777777" w:rsidR="00000000" w:rsidRDefault="00680AB9">
      <w:pPr>
        <w:numPr>
          <w:ilvl w:val="0"/>
          <w:numId w:val="3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Протокол рассмотрения заявок на участие в процедуре реализации составляется в двух экземплярах, один из </w:t>
      </w:r>
      <w:r>
        <w:rPr>
          <w:rFonts w:eastAsia="Times New Roman"/>
        </w:rPr>
        <w:t xml:space="preserve">которых остается у Организатора. Организатор вправе передать единственному участнику процедуры закупки один экземпляр протокола и проект договора. </w:t>
      </w:r>
    </w:p>
    <w:p w14:paraId="790B0135" w14:textId="77777777" w:rsidR="00000000" w:rsidRDefault="00680AB9">
      <w:pPr>
        <w:numPr>
          <w:ilvl w:val="0"/>
          <w:numId w:val="3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Настоящий протокол размещен на сайте http://www.a-k-d.ru. </w:t>
      </w:r>
    </w:p>
    <w:p w14:paraId="363A4039" w14:textId="77777777" w:rsidR="00000000" w:rsidRDefault="00680AB9">
      <w:pPr>
        <w:spacing w:before="100" w:beforeAutospacing="1" w:after="240"/>
        <w:ind w:left="720"/>
        <w:rPr>
          <w:rFonts w:eastAsia="Times New Roman"/>
        </w:rPr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FA2BC2"/>
    <w:multiLevelType w:val="multilevel"/>
    <w:tmpl w:val="BB8A2B7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F5D684B"/>
    <w:multiLevelType w:val="multilevel"/>
    <w:tmpl w:val="C2A4B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800ED8"/>
    <w:multiLevelType w:val="multilevel"/>
    <w:tmpl w:val="72C0B36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6B42FA"/>
    <w:multiLevelType w:val="multilevel"/>
    <w:tmpl w:val="5C0E2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69340577">
    <w:abstractNumId w:val="1"/>
  </w:num>
  <w:num w:numId="2" w16cid:durableId="369377604">
    <w:abstractNumId w:val="3"/>
  </w:num>
  <w:num w:numId="3" w16cid:durableId="35593260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476413064">
    <w:abstractNumId w:val="2"/>
  </w:num>
  <w:num w:numId="5" w16cid:durableId="1458986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attachedTemplate r:id="rId1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AB9"/>
    <w:rsid w:val="0068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93D061"/>
  <w15:chartTrackingRefBased/>
  <w15:docId w15:val="{9D606E70-87B2-4C76-9755-0D8955BEB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theme="majorBidi" w:hint="default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8BC8F-98AC-4244-B626-652C4F8EC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3199</Characters>
  <Application>Microsoft Office Word</Application>
  <DocSecurity>0</DocSecurity>
  <Lines>26</Lines>
  <Paragraphs>7</Paragraphs>
  <ScaleCrop>false</ScaleCrop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2022-07-25T10:00:00Z</cp:lastPrinted>
  <dcterms:created xsi:type="dcterms:W3CDTF">2022-07-25T10:10:00Z</dcterms:created>
  <dcterms:modified xsi:type="dcterms:W3CDTF">2022-07-25T10:10:00Z</dcterms:modified>
</cp:coreProperties>
</file>